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7EE8D" w14:textId="77777777" w:rsidR="00232FDB" w:rsidRDefault="00232FDB" w:rsidP="00232FD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Laurence SCOLER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5907441A" w14:textId="77777777" w:rsidR="00232FDB" w:rsidRDefault="00232FDB" w:rsidP="0023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Risley, Derbyshire.</w:t>
      </w:r>
    </w:p>
    <w:p w14:paraId="06CC9215" w14:textId="77777777" w:rsidR="00232FDB" w:rsidRDefault="00232FDB" w:rsidP="00232FDB">
      <w:pPr>
        <w:pStyle w:val="NoSpacing"/>
        <w:rPr>
          <w:rFonts w:cs="Times New Roman"/>
          <w:szCs w:val="24"/>
        </w:rPr>
      </w:pPr>
    </w:p>
    <w:p w14:paraId="710CF409" w14:textId="77777777" w:rsidR="00232FDB" w:rsidRDefault="00232FDB" w:rsidP="00232FDB">
      <w:pPr>
        <w:pStyle w:val="NoSpacing"/>
        <w:rPr>
          <w:rFonts w:cs="Times New Roman"/>
          <w:szCs w:val="24"/>
        </w:rPr>
      </w:pPr>
    </w:p>
    <w:p w14:paraId="18FAF741" w14:textId="77777777" w:rsidR="00232FDB" w:rsidRDefault="00232FDB" w:rsidP="0023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Sandiacre</w:t>
      </w:r>
      <w:proofErr w:type="spellEnd"/>
      <w:r>
        <w:rPr>
          <w:rFonts w:cs="Times New Roman"/>
          <w:szCs w:val="24"/>
        </w:rPr>
        <w:t xml:space="preserve"> into lands</w:t>
      </w:r>
    </w:p>
    <w:p w14:paraId="6EEC475C" w14:textId="77777777" w:rsidR="00232FDB" w:rsidRDefault="00232FDB" w:rsidP="00232F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Ralph Neville, 2</w:t>
      </w:r>
      <w:r w:rsidRPr="00610557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797A90F3" w14:textId="77777777" w:rsidR="00232FDB" w:rsidRDefault="00232FDB" w:rsidP="00232FD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E17B648" w14:textId="77777777" w:rsidR="00232FDB" w:rsidRDefault="00232FDB" w:rsidP="00232FD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pp.103-4)</w:t>
      </w:r>
    </w:p>
    <w:p w14:paraId="1EB8D9AD" w14:textId="77777777" w:rsidR="00232FDB" w:rsidRDefault="00232FDB" w:rsidP="00232FDB">
      <w:pPr>
        <w:pStyle w:val="NoSpacing"/>
        <w:rPr>
          <w:rFonts w:eastAsia="Times New Roman" w:cs="Times New Roman"/>
          <w:szCs w:val="24"/>
        </w:rPr>
      </w:pPr>
    </w:p>
    <w:p w14:paraId="34837C84" w14:textId="77777777" w:rsidR="00232FDB" w:rsidRDefault="00232FDB" w:rsidP="00232FDB">
      <w:pPr>
        <w:pStyle w:val="NoSpacing"/>
        <w:rPr>
          <w:rFonts w:eastAsia="Times New Roman" w:cs="Times New Roman"/>
          <w:szCs w:val="24"/>
        </w:rPr>
      </w:pPr>
    </w:p>
    <w:p w14:paraId="334CB669" w14:textId="77777777" w:rsidR="00232FDB" w:rsidRDefault="00232FDB" w:rsidP="00232FD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July 2023</w:t>
      </w:r>
    </w:p>
    <w:p w14:paraId="6B11BE45" w14:textId="77777777" w:rsidR="00BA00AB" w:rsidRDefault="00BA00AB" w:rsidP="009139A6">
      <w:pPr>
        <w:pStyle w:val="NoSpacing"/>
        <w:rPr>
          <w:rFonts w:cs="Times New Roman"/>
          <w:szCs w:val="24"/>
        </w:rPr>
      </w:pPr>
    </w:p>
    <w:p w14:paraId="4B149E23" w14:textId="77777777" w:rsidR="00E35453" w:rsidRDefault="00E35453" w:rsidP="009139A6">
      <w:pPr>
        <w:pStyle w:val="NoSpacing"/>
        <w:rPr>
          <w:rFonts w:cs="Times New Roman"/>
          <w:szCs w:val="24"/>
        </w:rPr>
      </w:pPr>
    </w:p>
    <w:p w14:paraId="31149CFD" w14:textId="77777777" w:rsidR="00E35453" w:rsidRPr="00EB3209" w:rsidRDefault="00E35453" w:rsidP="009139A6">
      <w:pPr>
        <w:pStyle w:val="NoSpacing"/>
        <w:rPr>
          <w:rFonts w:cs="Times New Roman"/>
          <w:szCs w:val="24"/>
        </w:rPr>
      </w:pPr>
    </w:p>
    <w:sectPr w:rsidR="00E35453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D29C1" w14:textId="77777777" w:rsidR="00232FDB" w:rsidRDefault="00232FDB" w:rsidP="009139A6">
      <w:r>
        <w:separator/>
      </w:r>
    </w:p>
  </w:endnote>
  <w:endnote w:type="continuationSeparator" w:id="0">
    <w:p w14:paraId="39057646" w14:textId="77777777" w:rsidR="00232FDB" w:rsidRDefault="00232F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4B7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AA7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BBB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D5CF9" w14:textId="77777777" w:rsidR="00232FDB" w:rsidRDefault="00232FDB" w:rsidP="009139A6">
      <w:r>
        <w:separator/>
      </w:r>
    </w:p>
  </w:footnote>
  <w:footnote w:type="continuationSeparator" w:id="0">
    <w:p w14:paraId="20C2F15C" w14:textId="77777777" w:rsidR="00232FDB" w:rsidRDefault="00232F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DBA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D73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69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FDB"/>
    <w:rsid w:val="000666E0"/>
    <w:rsid w:val="00232FD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3545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96C39"/>
  <w15:chartTrackingRefBased/>
  <w15:docId w15:val="{3AC07047-C265-40CB-8582-A24457ED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2023-07-30T19:06:00Z</dcterms:created>
  <dcterms:modified xsi:type="dcterms:W3CDTF">2023-07-30T19:06:00Z</dcterms:modified>
</cp:coreProperties>
</file>